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775B0D" w14:textId="77777777" w:rsidR="00046BAD" w:rsidRDefault="00046BAD" w:rsidP="00046BAD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  <w:u w:val="single"/>
        </w:rPr>
        <w:t>Elizabeth FREVILLE</w:t>
      </w:r>
      <w:r w:rsidR="001F58D0">
        <w:rPr>
          <w:rFonts w:eastAsia="Times New Roman"/>
          <w:color w:val="000000"/>
        </w:rPr>
        <w:t xml:space="preserve">   </w:t>
      </w:r>
      <w:proofErr w:type="gramStart"/>
      <w:r w:rsidR="001F58D0">
        <w:rPr>
          <w:rFonts w:eastAsia="Times New Roman"/>
          <w:color w:val="000000"/>
        </w:rPr>
        <w:t xml:space="preserve">   (</w:t>
      </w:r>
      <w:proofErr w:type="gramEnd"/>
      <w:r w:rsidR="001F58D0">
        <w:rPr>
          <w:rFonts w:eastAsia="Times New Roman"/>
          <w:color w:val="000000"/>
        </w:rPr>
        <w:t>fl.1400)</w:t>
      </w:r>
    </w:p>
    <w:p w14:paraId="1BECD1D3" w14:textId="77777777" w:rsidR="00046BAD" w:rsidRDefault="00046BAD" w:rsidP="00046BAD">
      <w:pPr>
        <w:pStyle w:val="NoSpacing"/>
        <w:rPr>
          <w:rFonts w:eastAsia="Times New Roman"/>
          <w:color w:val="000000"/>
        </w:rPr>
      </w:pPr>
    </w:p>
    <w:p w14:paraId="673A45CB" w14:textId="77777777" w:rsidR="00046BAD" w:rsidRDefault="00046BAD" w:rsidP="00046BAD">
      <w:pPr>
        <w:pStyle w:val="NoSpacing"/>
        <w:rPr>
          <w:rFonts w:eastAsia="Times New Roman"/>
          <w:color w:val="000000"/>
        </w:rPr>
      </w:pPr>
    </w:p>
    <w:p w14:paraId="41947B26" w14:textId="77777777" w:rsidR="00046BAD" w:rsidRDefault="00046BAD" w:rsidP="00046BAD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Daughter of Sir Baldwin Freville(q.v.).</w:t>
      </w:r>
    </w:p>
    <w:p w14:paraId="78454B0D" w14:textId="1FBF45B5" w:rsidR="00046BAD" w:rsidRDefault="00046BAD" w:rsidP="00046BAD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(</w:t>
      </w:r>
      <w:hyperlink r:id="rId6" w:history="1">
        <w:r w:rsidRPr="00A30F10">
          <w:rPr>
            <w:rStyle w:val="Hyperlink"/>
            <w:rFonts w:eastAsia="Times New Roman"/>
          </w:rPr>
          <w:t>www.nationalarchives.gov.uk</w:t>
        </w:r>
      </w:hyperlink>
      <w:r>
        <w:rPr>
          <w:rFonts w:eastAsia="Times New Roman"/>
          <w:color w:val="000000"/>
        </w:rPr>
        <w:t xml:space="preserve">  ref.DR10/1316)</w:t>
      </w:r>
      <w:r w:rsidR="008C1982">
        <w:rPr>
          <w:rFonts w:eastAsia="Times New Roman"/>
          <w:color w:val="000000"/>
        </w:rPr>
        <w:t xml:space="preserve"> and </w:t>
      </w:r>
      <w:r w:rsidR="008C1982">
        <w:rPr>
          <w:lang w:val="en-US"/>
        </w:rPr>
        <w:t>(D.E.P. p.224)</w:t>
      </w:r>
    </w:p>
    <w:p w14:paraId="155D214B" w14:textId="77777777" w:rsidR="00046BAD" w:rsidRDefault="00046BAD" w:rsidP="00046BAD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= Thomas Ferrers(q.v.).   (ibid.)</w:t>
      </w:r>
    </w:p>
    <w:p w14:paraId="30D2FF8E" w14:textId="77777777" w:rsidR="00046BAD" w:rsidRDefault="00046BAD" w:rsidP="00046BAD">
      <w:pPr>
        <w:pStyle w:val="NoSpacing"/>
        <w:rPr>
          <w:rFonts w:eastAsia="Times New Roman"/>
          <w:color w:val="000000"/>
        </w:rPr>
      </w:pPr>
    </w:p>
    <w:p w14:paraId="29A2C51A" w14:textId="77777777" w:rsidR="00046BAD" w:rsidRDefault="00046BAD" w:rsidP="00046BAD">
      <w:pPr>
        <w:pStyle w:val="NoSpacing"/>
        <w:rPr>
          <w:rFonts w:eastAsia="Times New Roman"/>
          <w:color w:val="000000"/>
        </w:rPr>
      </w:pPr>
    </w:p>
    <w:p w14:paraId="64703A1B" w14:textId="77777777" w:rsidR="00046BAD" w:rsidRDefault="00046BAD" w:rsidP="00046BAD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19 Aug.1400</w:t>
      </w:r>
      <w:r>
        <w:rPr>
          <w:rFonts w:eastAsia="Times New Roman"/>
          <w:color w:val="000000"/>
        </w:rPr>
        <w:tab/>
        <w:t>They made an agreement with Sir Roger Aston(q.v.), Hugh Willoughby(q.v.)</w:t>
      </w:r>
    </w:p>
    <w:p w14:paraId="4071F879" w14:textId="77777777" w:rsidR="00046BAD" w:rsidRDefault="00046BAD" w:rsidP="00046BAD">
      <w:pPr>
        <w:pStyle w:val="NoSpacing"/>
        <w:ind w:left="144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and his wife, Margaret(q.v.), over the division of the custody of the lands of the late Sir Baldwin during the minority of his heir, Robert, son of</w:t>
      </w:r>
    </w:p>
    <w:p w14:paraId="6F560B8D" w14:textId="77777777" w:rsidR="00046BAD" w:rsidRDefault="00046BAD" w:rsidP="00046BAD">
      <w:pPr>
        <w:pStyle w:val="NoSpacing"/>
        <w:ind w:left="144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Sir Roger Aston and his wife, Joyce, another daughter of Sir Baldwin.</w:t>
      </w:r>
    </w:p>
    <w:p w14:paraId="53061902" w14:textId="77777777" w:rsidR="00046BAD" w:rsidRDefault="00046BAD" w:rsidP="00046BAD">
      <w:pPr>
        <w:pStyle w:val="NoSpacing"/>
        <w:ind w:left="144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(ibid.)</w:t>
      </w:r>
    </w:p>
    <w:p w14:paraId="2BFA3413" w14:textId="77777777" w:rsidR="00046BAD" w:rsidRDefault="00046BAD" w:rsidP="00046BAD">
      <w:pPr>
        <w:pStyle w:val="NoSpacing"/>
        <w:rPr>
          <w:rFonts w:eastAsia="Times New Roman"/>
          <w:color w:val="000000"/>
        </w:rPr>
      </w:pPr>
    </w:p>
    <w:p w14:paraId="38AC8848" w14:textId="77777777" w:rsidR="00046BAD" w:rsidRDefault="00046BAD" w:rsidP="00046BAD">
      <w:pPr>
        <w:pStyle w:val="NoSpacing"/>
        <w:rPr>
          <w:rFonts w:eastAsia="Times New Roman"/>
          <w:color w:val="000000"/>
        </w:rPr>
      </w:pPr>
    </w:p>
    <w:p w14:paraId="4DF501A8" w14:textId="77777777" w:rsidR="00046BAD" w:rsidRDefault="00046BAD" w:rsidP="00046BAD">
      <w:pPr>
        <w:pStyle w:val="NoSpacing"/>
        <w:rPr>
          <w:rFonts w:eastAsia="Times New Roman"/>
          <w:color w:val="000000"/>
        </w:rPr>
      </w:pPr>
    </w:p>
    <w:p w14:paraId="4B4D5928" w14:textId="2D7D08EB" w:rsidR="008913F6" w:rsidRDefault="001F58D0" w:rsidP="00046BAD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6 November 2014</w:t>
      </w:r>
    </w:p>
    <w:p w14:paraId="3E2EFB82" w14:textId="709EBAB8" w:rsidR="008C1982" w:rsidRDefault="008C1982" w:rsidP="00046BAD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28 February 2021</w:t>
      </w:r>
    </w:p>
    <w:p w14:paraId="7162262D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34357" w14:textId="77777777" w:rsidR="00046BAD" w:rsidRDefault="00046BAD" w:rsidP="00920DE3">
      <w:pPr>
        <w:spacing w:after="0" w:line="240" w:lineRule="auto"/>
      </w:pPr>
      <w:r>
        <w:separator/>
      </w:r>
    </w:p>
  </w:endnote>
  <w:endnote w:type="continuationSeparator" w:id="0">
    <w:p w14:paraId="4469E465" w14:textId="77777777" w:rsidR="00046BAD" w:rsidRDefault="00046B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13A75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35A68" w14:textId="77777777" w:rsidR="00C009D8" w:rsidRPr="00C009D8" w:rsidRDefault="00C009D8">
    <w:pPr>
      <w:pStyle w:val="Footer"/>
    </w:pPr>
    <w:r>
      <w:t>Copyright I.S.Rogers 9 August 2013</w:t>
    </w:r>
  </w:p>
  <w:p w14:paraId="39103195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9EC2E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F7399" w14:textId="77777777" w:rsidR="00046BAD" w:rsidRDefault="00046BAD" w:rsidP="00920DE3">
      <w:pPr>
        <w:spacing w:after="0" w:line="240" w:lineRule="auto"/>
      </w:pPr>
      <w:r>
        <w:separator/>
      </w:r>
    </w:p>
  </w:footnote>
  <w:footnote w:type="continuationSeparator" w:id="0">
    <w:p w14:paraId="5D3F02BB" w14:textId="77777777" w:rsidR="00046BAD" w:rsidRDefault="00046B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69046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29993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8706C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6BAD"/>
    <w:rsid w:val="00046BAD"/>
    <w:rsid w:val="00120749"/>
    <w:rsid w:val="001F58D0"/>
    <w:rsid w:val="00624CAE"/>
    <w:rsid w:val="008913F6"/>
    <w:rsid w:val="008C198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D7A51"/>
  <w15:docId w15:val="{CE2725D6-87E8-4C8A-A4FE-014640CB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6BAD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4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4</cp:revision>
  <dcterms:created xsi:type="dcterms:W3CDTF">2014-11-12T20:09:00Z</dcterms:created>
  <dcterms:modified xsi:type="dcterms:W3CDTF">2021-02-28T11:42:00Z</dcterms:modified>
</cp:coreProperties>
</file>